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C0315E" w:rsidRPr="00C0315E" w14:paraId="429A1851" w14:textId="77777777" w:rsidTr="00215B9D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C521902" w14:textId="77777777" w:rsidR="00C0315E" w:rsidRPr="006E3F12" w:rsidRDefault="00C0315E" w:rsidP="0074364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Klasse*: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49621CA" w14:textId="40166911" w:rsidR="00C0315E" w:rsidRPr="0028721B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8721B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  <w:r w:rsidRPr="0028721B">
              <w:rPr>
                <w:rFonts w:ascii="Arial" w:hAnsi="Arial" w:cs="Arial"/>
                <w:bCs/>
                <w:sz w:val="12"/>
                <w:szCs w:val="20"/>
              </w:rPr>
              <w:t xml:space="preserve">* M, Z, </w:t>
            </w:r>
            <w:proofErr w:type="spellStart"/>
            <w:r w:rsidRPr="0028721B">
              <w:rPr>
                <w:rFonts w:ascii="Arial" w:hAnsi="Arial" w:cs="Arial"/>
                <w:bCs/>
                <w:sz w:val="12"/>
                <w:szCs w:val="20"/>
              </w:rPr>
              <w:t>ZZ</w:t>
            </w:r>
            <w:r w:rsidR="00580F71" w:rsidRPr="0028721B">
              <w:rPr>
                <w:rFonts w:ascii="Arial" w:hAnsi="Arial" w:cs="Arial"/>
                <w:bCs/>
                <w:sz w:val="12"/>
                <w:szCs w:val="20"/>
              </w:rPr>
              <w:t>,</w:t>
            </w:r>
            <w:r w:rsidR="0028721B" w:rsidRPr="0028721B">
              <w:rPr>
                <w:rFonts w:ascii="Arial" w:hAnsi="Arial" w:cs="Arial"/>
                <w:bCs/>
                <w:sz w:val="12"/>
                <w:szCs w:val="20"/>
              </w:rPr>
              <w:t>Junioren</w:t>
            </w:r>
            <w:proofErr w:type="spellEnd"/>
            <w:r w:rsidR="0028721B" w:rsidRPr="0028721B">
              <w:rPr>
                <w:rFonts w:ascii="Arial" w:hAnsi="Arial" w:cs="Arial"/>
                <w:bCs/>
                <w:sz w:val="12"/>
                <w:szCs w:val="20"/>
              </w:rPr>
              <w:t xml:space="preserve"> en</w:t>
            </w:r>
            <w:r w:rsidR="0028721B">
              <w:rPr>
                <w:rFonts w:ascii="Arial" w:hAnsi="Arial" w:cs="Arial"/>
                <w:bCs/>
                <w:sz w:val="12"/>
                <w:szCs w:val="20"/>
              </w:rPr>
              <w:t xml:space="preserve"> Young </w:t>
            </w:r>
            <w:proofErr w:type="spellStart"/>
            <w:r w:rsidR="0028721B">
              <w:rPr>
                <w:rFonts w:ascii="Arial" w:hAnsi="Arial" w:cs="Arial"/>
                <w:bCs/>
                <w:sz w:val="12"/>
                <w:szCs w:val="20"/>
              </w:rPr>
              <w:t>Vaulters</w:t>
            </w:r>
            <w:proofErr w:type="spellEnd"/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E9B27D5" w14:textId="77777777" w:rsidR="00C0315E" w:rsidRPr="0028721B" w:rsidRDefault="00C0315E" w:rsidP="00743640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541455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872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proofErr w:type="spellStart"/>
            <w:r w:rsidR="00215B9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Startnummer</w:t>
            </w:r>
            <w:proofErr w:type="spellEnd"/>
            <w:r w:rsidRPr="00C031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F7D3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7D3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CF7D30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CF7D3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F7D3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F7D3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F7D3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F7D3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F7D3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F7D3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031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219CE7C2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1B73C004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C0315E" w:rsidRPr="00C017DF" w14:paraId="00DF5B3F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2CA3C47A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54920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42C30B12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4F8C7F17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46F1E" w14:textId="77777777" w:rsidR="00C0315E" w:rsidRPr="00C017DF" w:rsidRDefault="00C0315E" w:rsidP="00C031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4B57C2F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C0315E" w:rsidRPr="00C017DF" w14:paraId="58DF8421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3BC2761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43F5D2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DE566E3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4A9001F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42768BD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C0315E" w:rsidRPr="00C017DF" w14:paraId="6E4A758A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1DCDBB4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0E54994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7448DA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BFB262B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CF42C0A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315E" w:rsidRPr="00C017DF" w14:paraId="401D0D72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398C1D5A" w14:textId="77777777" w:rsidR="00C0315E" w:rsidRPr="00C017DF" w:rsidRDefault="00C0315E" w:rsidP="00743640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F4EE70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2101CF83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D829181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514F58D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315E" w:rsidRPr="00C017DF" w14:paraId="02F90C8D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599A58E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2711BF0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2849C0D9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0780592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077A897C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315E" w:rsidRPr="00C017DF" w14:paraId="4FA121AE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7634109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25C2B883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A2D3396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7320CB98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C2F78B5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5436A692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315E" w:rsidRPr="00C017DF" w14:paraId="1AA7EC6A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395E69A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8BC8C58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5460E31C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23F58C8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E1CEB5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567D2958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7255103" w14:textId="77777777" w:rsidR="00615814" w:rsidRP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10AF9AB2" w14:textId="77777777" w:rsidTr="00744A50">
        <w:tc>
          <w:tcPr>
            <w:tcW w:w="9494" w:type="dxa"/>
            <w:gridSpan w:val="7"/>
            <w:shd w:val="clear" w:color="auto" w:fill="auto"/>
          </w:tcPr>
          <w:p w14:paraId="2DA1A3E7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2D199728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C8A2E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1DB1A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48584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F307DA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80E31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944889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79D0E9A3" w14:textId="77777777" w:rsidTr="00D40B8B">
        <w:tc>
          <w:tcPr>
            <w:tcW w:w="1356" w:type="dxa"/>
            <w:shd w:val="clear" w:color="auto" w:fill="auto"/>
          </w:tcPr>
          <w:p w14:paraId="3BCE59DC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765A136D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8A839E0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68C13B30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5808812B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59503B91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760A078F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EA0199C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3F035834" w14:textId="77777777" w:rsidR="00921A96" w:rsidRPr="008A0098" w:rsidRDefault="00215B9D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Moeilijkheidsgraad </w:t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1168"/>
        <w:gridCol w:w="1168"/>
        <w:gridCol w:w="1168"/>
        <w:gridCol w:w="1168"/>
        <w:gridCol w:w="1168"/>
        <w:gridCol w:w="1168"/>
      </w:tblGrid>
      <w:tr w:rsidR="00717D6B" w:rsidRPr="00D40B8B" w14:paraId="52E978C1" w14:textId="77777777" w:rsidTr="00D40B8B">
        <w:trPr>
          <w:trHeight w:val="266"/>
        </w:trPr>
        <w:tc>
          <w:tcPr>
            <w:tcW w:w="8304" w:type="dxa"/>
            <w:gridSpan w:val="6"/>
            <w:shd w:val="clear" w:color="auto" w:fill="auto"/>
          </w:tcPr>
          <w:p w14:paraId="7E5B9742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                                                                                                                        Max. 10 oefeningen tellen</w:t>
            </w:r>
          </w:p>
        </w:tc>
        <w:tc>
          <w:tcPr>
            <w:tcW w:w="1168" w:type="dxa"/>
            <w:shd w:val="clear" w:color="auto" w:fill="auto"/>
          </w:tcPr>
          <w:p w14:paraId="1AC6AD0C" w14:textId="77777777" w:rsidR="00717D6B" w:rsidRPr="00D40B8B" w:rsidRDefault="00574E7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717D6B" w:rsidRPr="00D40B8B" w14:paraId="5008E916" w14:textId="77777777" w:rsidTr="00D40B8B">
        <w:trPr>
          <w:trHeight w:val="248"/>
        </w:trPr>
        <w:tc>
          <w:tcPr>
            <w:tcW w:w="2464" w:type="dxa"/>
            <w:shd w:val="clear" w:color="auto" w:fill="auto"/>
          </w:tcPr>
          <w:p w14:paraId="61CA6452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>R- oefeningen</w:t>
            </w:r>
          </w:p>
        </w:tc>
        <w:tc>
          <w:tcPr>
            <w:tcW w:w="1168" w:type="dxa"/>
            <w:shd w:val="clear" w:color="auto" w:fill="auto"/>
          </w:tcPr>
          <w:p w14:paraId="2C778052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7F829E28" w14:textId="77777777" w:rsidR="00717D6B" w:rsidRPr="00D40B8B" w:rsidRDefault="001E1A06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 w:rsidR="00E07C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1.3</w:t>
            </w:r>
          </w:p>
        </w:tc>
        <w:tc>
          <w:tcPr>
            <w:tcW w:w="1168" w:type="dxa"/>
            <w:vMerge w:val="restart"/>
            <w:shd w:val="clear" w:color="auto" w:fill="7F7F7F"/>
          </w:tcPr>
          <w:p w14:paraId="50FA529A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2E3FB158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 w:val="restart"/>
            <w:shd w:val="clear" w:color="auto" w:fill="7F7F7F"/>
          </w:tcPr>
          <w:p w14:paraId="5C8336D0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30DAAC18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52F5E828" w14:textId="77777777" w:rsidTr="00D40B8B">
        <w:trPr>
          <w:trHeight w:val="248"/>
        </w:trPr>
        <w:tc>
          <w:tcPr>
            <w:tcW w:w="2464" w:type="dxa"/>
            <w:shd w:val="clear" w:color="auto" w:fill="auto"/>
          </w:tcPr>
          <w:p w14:paraId="00E2DF11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D- oefeningen </w:t>
            </w:r>
          </w:p>
        </w:tc>
        <w:tc>
          <w:tcPr>
            <w:tcW w:w="1168" w:type="dxa"/>
            <w:shd w:val="clear" w:color="auto" w:fill="auto"/>
          </w:tcPr>
          <w:p w14:paraId="1A943C2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43D3BD98" w14:textId="77777777" w:rsidR="00717D6B" w:rsidRPr="00D40B8B" w:rsidRDefault="001E1A06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0.9</w:t>
            </w:r>
          </w:p>
        </w:tc>
        <w:tc>
          <w:tcPr>
            <w:tcW w:w="1168" w:type="dxa"/>
            <w:vMerge/>
            <w:shd w:val="clear" w:color="auto" w:fill="7F7F7F"/>
          </w:tcPr>
          <w:p w14:paraId="2D1D3C0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5593FB55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  <w:shd w:val="clear" w:color="auto" w:fill="7F7F7F"/>
          </w:tcPr>
          <w:p w14:paraId="291DC738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767072ED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4B724CC2" w14:textId="77777777" w:rsidTr="002C332B">
        <w:trPr>
          <w:trHeight w:val="266"/>
        </w:trPr>
        <w:tc>
          <w:tcPr>
            <w:tcW w:w="2464" w:type="dxa"/>
            <w:shd w:val="clear" w:color="auto" w:fill="auto"/>
          </w:tcPr>
          <w:p w14:paraId="3ED81C5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M-oefeningen </w:t>
            </w:r>
          </w:p>
        </w:tc>
        <w:tc>
          <w:tcPr>
            <w:tcW w:w="1168" w:type="dxa"/>
            <w:shd w:val="clear" w:color="auto" w:fill="auto"/>
          </w:tcPr>
          <w:p w14:paraId="03C3752C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C72C45D" w14:textId="77777777" w:rsidR="00717D6B" w:rsidRPr="00D40B8B" w:rsidRDefault="001E1A06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0.4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7F7F7F"/>
          </w:tcPr>
          <w:p w14:paraId="59E42A81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13F877C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7F7F7F"/>
          </w:tcPr>
          <w:p w14:paraId="1D3D53C0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4C2ACF6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332B" w:rsidRPr="00D40B8B" w14:paraId="788F1088" w14:textId="77777777" w:rsidTr="00A87842">
        <w:trPr>
          <w:trHeight w:val="266"/>
        </w:trPr>
        <w:tc>
          <w:tcPr>
            <w:tcW w:w="2464" w:type="dxa"/>
            <w:shd w:val="clear" w:color="auto" w:fill="auto"/>
          </w:tcPr>
          <w:p w14:paraId="7AF77DD3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E-oefeningen</w:t>
            </w:r>
          </w:p>
        </w:tc>
        <w:tc>
          <w:tcPr>
            <w:tcW w:w="1168" w:type="dxa"/>
            <w:shd w:val="clear" w:color="auto" w:fill="auto"/>
          </w:tcPr>
          <w:p w14:paraId="03A2EF35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vMerge w:val="restart"/>
            <w:tcBorders>
              <w:bottom w:val="nil"/>
              <w:right w:val="nil"/>
            </w:tcBorders>
            <w:shd w:val="clear" w:color="auto" w:fill="FFFFFF"/>
          </w:tcPr>
          <w:p w14:paraId="1CBF78EE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332B" w:rsidRPr="00D40B8B" w14:paraId="674FB984" w14:textId="77777777" w:rsidTr="00A87842">
        <w:trPr>
          <w:trHeight w:val="266"/>
        </w:trPr>
        <w:tc>
          <w:tcPr>
            <w:tcW w:w="2464" w:type="dxa"/>
            <w:shd w:val="clear" w:color="auto" w:fill="auto"/>
          </w:tcPr>
          <w:p w14:paraId="237A3BF3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1168" w:type="dxa"/>
            <w:shd w:val="clear" w:color="auto" w:fill="auto"/>
          </w:tcPr>
          <w:p w14:paraId="235AAD93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12" w:space="0" w:color="auto"/>
              <w:bottom w:val="nil"/>
              <w:right w:val="nil"/>
            </w:tcBorders>
            <w:shd w:val="clear" w:color="auto" w:fill="FFFFFF"/>
          </w:tcPr>
          <w:p w14:paraId="68C1A123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88CFC2E" w14:textId="77777777" w:rsidR="00D40B8B" w:rsidRPr="00D40B8B" w:rsidRDefault="00D40B8B" w:rsidP="00D40B8B">
      <w:pPr>
        <w:rPr>
          <w:vanish/>
        </w:rPr>
      </w:pPr>
    </w:p>
    <w:p w14:paraId="53B35AE2" w14:textId="77777777" w:rsidR="00615814" w:rsidRDefault="00615814" w:rsidP="00007C58">
      <w:pPr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4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134"/>
      </w:tblGrid>
      <w:tr w:rsidR="00BB3123" w:rsidRPr="00D40B8B" w14:paraId="56658E72" w14:textId="77777777" w:rsidTr="00BB3123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22B278C7" w14:textId="77777777" w:rsidR="00BB3123" w:rsidRPr="00D40B8B" w:rsidRDefault="00BB3123" w:rsidP="00BB31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moeilijkheid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(30%)</w:t>
            </w:r>
          </w:p>
        </w:tc>
        <w:tc>
          <w:tcPr>
            <w:tcW w:w="1134" w:type="dxa"/>
            <w:shd w:val="clear" w:color="auto" w:fill="auto"/>
          </w:tcPr>
          <w:p w14:paraId="33D03A9E" w14:textId="77777777" w:rsidR="00BB3123" w:rsidRPr="00D40B8B" w:rsidRDefault="00BB3123" w:rsidP="00BB31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</w:tr>
    </w:tbl>
    <w:p w14:paraId="11169D75" w14:textId="77777777" w:rsidR="00BB3123" w:rsidRDefault="00BB3123" w:rsidP="00BB3123">
      <w:pPr>
        <w:rPr>
          <w:rFonts w:ascii="Arial" w:hAnsi="Arial" w:cs="Arial"/>
          <w:b/>
          <w:bCs/>
          <w:sz w:val="20"/>
          <w:szCs w:val="20"/>
        </w:rPr>
      </w:pPr>
    </w:p>
    <w:p w14:paraId="2BA35684" w14:textId="77777777" w:rsidR="00BB3123" w:rsidRDefault="00BB3123" w:rsidP="00BB312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343AC498" w14:textId="77777777" w:rsidR="00BB3123" w:rsidRPr="008A74E4" w:rsidRDefault="00BB3123" w:rsidP="00BB3123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BB3123" w:rsidRPr="00170EA2" w14:paraId="753E4D7B" w14:textId="77777777" w:rsidTr="00996DA0">
        <w:tc>
          <w:tcPr>
            <w:tcW w:w="2802" w:type="dxa"/>
            <w:shd w:val="clear" w:color="auto" w:fill="auto"/>
          </w:tcPr>
          <w:p w14:paraId="4D94CF5D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60E3FBF3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254578F6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 / aantal oefeningen =  totaal aftrek</w:t>
            </w:r>
          </w:p>
        </w:tc>
      </w:tr>
      <w:tr w:rsidR="00BB3123" w:rsidRPr="00170EA2" w14:paraId="659EEC50" w14:textId="77777777" w:rsidTr="00996DA0">
        <w:tc>
          <w:tcPr>
            <w:tcW w:w="2802" w:type="dxa"/>
            <w:shd w:val="clear" w:color="auto" w:fill="auto"/>
          </w:tcPr>
          <w:p w14:paraId="722F58E6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1D725B14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471CDAEB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073C3E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CDCB871" w14:textId="77777777" w:rsidR="00BB3123" w:rsidRPr="00170EA2" w:rsidRDefault="00BB3123" w:rsidP="00BB3123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BB3123" w:rsidRPr="00170EA2" w14:paraId="449EAA78" w14:textId="77777777" w:rsidTr="00996DA0">
        <w:tc>
          <w:tcPr>
            <w:tcW w:w="1164" w:type="dxa"/>
            <w:shd w:val="clear" w:color="auto" w:fill="auto"/>
          </w:tcPr>
          <w:p w14:paraId="5A9C98CC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5FE87B3" w14:textId="77777777" w:rsidR="00BB3123" w:rsidRDefault="00BB3123" w:rsidP="00BB3123">
      <w:pPr>
        <w:rPr>
          <w:rFonts w:ascii="Arial" w:hAnsi="Arial" w:cs="Arial"/>
          <w:b/>
          <w:bCs/>
          <w:sz w:val="20"/>
          <w:szCs w:val="20"/>
        </w:rPr>
      </w:pPr>
    </w:p>
    <w:p w14:paraId="60A8AA27" w14:textId="77777777" w:rsidR="00BB3123" w:rsidRDefault="00BB3123" w:rsidP="00BB3123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BB3123" w:rsidRPr="00744A50" w14:paraId="218AEDD5" w14:textId="77777777" w:rsidTr="00996DA0">
        <w:tc>
          <w:tcPr>
            <w:tcW w:w="4928" w:type="dxa"/>
            <w:shd w:val="clear" w:color="auto" w:fill="auto"/>
          </w:tcPr>
          <w:p w14:paraId="419488FD" w14:textId="77777777" w:rsidR="00BB3123" w:rsidRPr="00744A50" w:rsidRDefault="00BB3123" w:rsidP="00996DA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7A581E2F" w14:textId="77777777" w:rsidR="00BB3123" w:rsidRPr="00744A50" w:rsidRDefault="00BB3123" w:rsidP="00996DA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9D2C87D" w14:textId="77777777" w:rsidR="00BB3123" w:rsidRDefault="00BB3123" w:rsidP="00BB3123">
      <w:pPr>
        <w:rPr>
          <w:rFonts w:ascii="Arial" w:hAnsi="Arial" w:cs="Arial"/>
          <w:b/>
          <w:bCs/>
          <w:sz w:val="20"/>
          <w:szCs w:val="20"/>
        </w:rPr>
      </w:pPr>
    </w:p>
    <w:p w14:paraId="56624185" w14:textId="77777777" w:rsidR="00A917AB" w:rsidRDefault="00A917AB" w:rsidP="00BB3123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BB3123" w:rsidRPr="00D40B8B" w14:paraId="7DB04968" w14:textId="77777777" w:rsidTr="00996DA0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12786A8E" w14:textId="77777777" w:rsidR="00BB3123" w:rsidRPr="00D40B8B" w:rsidRDefault="00BB3123" w:rsidP="00996D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(70%)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275" w:type="dxa"/>
            <w:shd w:val="clear" w:color="auto" w:fill="auto"/>
          </w:tcPr>
          <w:p w14:paraId="309C77E5" w14:textId="77777777" w:rsidR="00BB3123" w:rsidRPr="00D40B8B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EFD03FA" w14:textId="77777777" w:rsidR="00BB3123" w:rsidRDefault="00BB3123" w:rsidP="00007C58">
      <w:pPr>
        <w:rPr>
          <w:rFonts w:ascii="Arial" w:hAnsi="Arial" w:cs="Arial"/>
          <w:b/>
          <w:sz w:val="20"/>
          <w:szCs w:val="20"/>
        </w:rPr>
      </w:pPr>
    </w:p>
    <w:p w14:paraId="7B8E8EEB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181"/>
        <w:tblOverlap w:val="never"/>
        <w:tblW w:w="4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007C58" w:rsidRPr="00D40B8B" w14:paraId="6FB77E1D" w14:textId="77777777" w:rsidTr="00BB3123">
        <w:tc>
          <w:tcPr>
            <w:tcW w:w="3544" w:type="dxa"/>
            <w:shd w:val="clear" w:color="auto" w:fill="auto"/>
            <w:vAlign w:val="center"/>
          </w:tcPr>
          <w:p w14:paraId="270DCC60" w14:textId="77777777" w:rsidR="00007C58" w:rsidRPr="008A0098" w:rsidRDefault="008A0098" w:rsidP="00BB312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574E7B">
              <w:rPr>
                <w:rFonts w:ascii="Arial" w:hAnsi="Arial" w:cs="Arial"/>
                <w:b/>
                <w:sz w:val="20"/>
                <w:szCs w:val="20"/>
              </w:rPr>
              <w:t>Cijfer t</w:t>
            </w:r>
            <w:r w:rsidR="00007C58" w:rsidRPr="008A0098">
              <w:rPr>
                <w:rFonts w:ascii="Arial" w:hAnsi="Arial" w:cs="Arial"/>
                <w:b/>
                <w:sz w:val="20"/>
                <w:szCs w:val="20"/>
              </w:rPr>
              <w:t>echniek</w:t>
            </w:r>
          </w:p>
          <w:p w14:paraId="57665438" w14:textId="77777777" w:rsidR="00007C58" w:rsidRPr="00D40B8B" w:rsidRDefault="00007C58" w:rsidP="00BB31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0BB9BDEA" w14:textId="77777777" w:rsidR="00007C58" w:rsidRPr="00D40B8B" w:rsidRDefault="00007C58" w:rsidP="00BB31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6E2302" w14:textId="77777777" w:rsidR="00C017DF" w:rsidRPr="00C017DF" w:rsidRDefault="00C017DF" w:rsidP="00C017DF">
      <w:pPr>
        <w:rPr>
          <w:rFonts w:ascii="Arial" w:hAnsi="Arial" w:cs="Arial"/>
          <w:sz w:val="20"/>
          <w:szCs w:val="20"/>
        </w:rPr>
      </w:pPr>
    </w:p>
    <w:p w14:paraId="3541E2F6" w14:textId="77777777" w:rsidR="00BB3123" w:rsidRDefault="00000000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0E686BED">
          <v:line id="_x0000_s2071" style="position:absolute;z-index:1" from="-47.3pt,7.1pt" to="510.7pt,7.1pt">
            <v:stroke dashstyle="1 1" endcap="round"/>
          </v:line>
        </w:pict>
      </w:r>
    </w:p>
    <w:p w14:paraId="3BACCC1D" w14:textId="77777777" w:rsidR="00BB3123" w:rsidRDefault="00BB3123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F1F38B8" w14:textId="77777777" w:rsidR="00215B9D" w:rsidRDefault="00215B9D" w:rsidP="00AB0061">
      <w:pPr>
        <w:rPr>
          <w:rFonts w:ascii="Arial" w:hAnsi="Arial" w:cs="Arial"/>
          <w:b/>
          <w:bCs/>
          <w:sz w:val="20"/>
          <w:szCs w:val="20"/>
        </w:rPr>
      </w:pPr>
    </w:p>
    <w:p w14:paraId="1BCFCFED" w14:textId="77777777" w:rsidR="00227773" w:rsidRPr="00AC5736" w:rsidRDefault="00000000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570118BF">
          <v:line id="_x0000_s2073" style="position:absolute;z-index:3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601F3352">
          <v:line id="_x0000_s2072" style="position:absolute;z-index:2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C0315E">
      <w:headerReference w:type="default" r:id="rId11"/>
      <w:footerReference w:type="even" r:id="rId12"/>
      <w:footerReference w:type="default" r:id="rId13"/>
      <w:pgSz w:w="11906" w:h="16838"/>
      <w:pgMar w:top="3092" w:right="1418" w:bottom="1276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48E61" w14:textId="77777777" w:rsidR="007C66DE" w:rsidRDefault="007C66DE">
      <w:r>
        <w:separator/>
      </w:r>
    </w:p>
  </w:endnote>
  <w:endnote w:type="continuationSeparator" w:id="0">
    <w:p w14:paraId="2BD66D6C" w14:textId="77777777" w:rsidR="007C66DE" w:rsidRDefault="007C6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62C2A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998F8E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84942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7F5C7A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63DF3C38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061628FB" w14:textId="16715E43" w:rsidR="0050736E" w:rsidRPr="00624FCA" w:rsidRDefault="00A917AB" w:rsidP="00624FCA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F337B6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9250E" w14:textId="77777777" w:rsidR="007C66DE" w:rsidRDefault="007C66DE">
      <w:r>
        <w:separator/>
      </w:r>
    </w:p>
  </w:footnote>
  <w:footnote w:type="continuationSeparator" w:id="0">
    <w:p w14:paraId="7A0AD275" w14:textId="77777777" w:rsidR="007C66DE" w:rsidRDefault="007C6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925AB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2E66F902" w14:textId="77777777" w:rsidR="0050736E" w:rsidRPr="00D436E8" w:rsidRDefault="0000000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10D1E9DC">
        <v:line id="Rechte verbindingslijn 7" o:spid="_x0000_s1027" style="position:absolute;left:0;text-align:left;z-index:3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60054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466030E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73422035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staat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C0315E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4ADA73DC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399B9A43" w14:textId="77777777" w:rsidR="00C0315E" w:rsidRDefault="009F2D41" w:rsidP="00C0315E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9F2D41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Solo </w:t>
                </w:r>
              </w:p>
              <w:p w14:paraId="2179BFED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2726909">
    <w:abstractNumId w:val="2"/>
  </w:num>
  <w:num w:numId="2" w16cid:durableId="871841705">
    <w:abstractNumId w:val="8"/>
  </w:num>
  <w:num w:numId="3" w16cid:durableId="2011252607">
    <w:abstractNumId w:val="3"/>
  </w:num>
  <w:num w:numId="4" w16cid:durableId="633371742">
    <w:abstractNumId w:val="12"/>
  </w:num>
  <w:num w:numId="5" w16cid:durableId="1760560229">
    <w:abstractNumId w:val="10"/>
  </w:num>
  <w:num w:numId="6" w16cid:durableId="1154297941">
    <w:abstractNumId w:val="9"/>
  </w:num>
  <w:num w:numId="7" w16cid:durableId="1541820728">
    <w:abstractNumId w:val="5"/>
  </w:num>
  <w:num w:numId="8" w16cid:durableId="190805431">
    <w:abstractNumId w:val="4"/>
  </w:num>
  <w:num w:numId="9" w16cid:durableId="1072000584">
    <w:abstractNumId w:val="11"/>
  </w:num>
  <w:num w:numId="10" w16cid:durableId="547688702">
    <w:abstractNumId w:val="6"/>
  </w:num>
  <w:num w:numId="11" w16cid:durableId="362948879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350184922">
    <w:abstractNumId w:val="7"/>
  </w:num>
  <w:num w:numId="13" w16cid:durableId="1877691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1lm6Am/XaHt+QzpsXRItO6nP1dtnVR5TO+pj1xh6+g7EBRSRaGDVUySjK1aUxXmm3cw3e5GVnW9a08mO0/8SPg==" w:salt="/NN3ZPIieKuvoj5c2EifAg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A7DF2"/>
    <w:rsid w:val="000B4204"/>
    <w:rsid w:val="000E5D3D"/>
    <w:rsid w:val="000E7734"/>
    <w:rsid w:val="00124764"/>
    <w:rsid w:val="00193940"/>
    <w:rsid w:val="001A4F7C"/>
    <w:rsid w:val="001A5483"/>
    <w:rsid w:val="001E1A06"/>
    <w:rsid w:val="001F6F83"/>
    <w:rsid w:val="00215B9D"/>
    <w:rsid w:val="00227773"/>
    <w:rsid w:val="00254188"/>
    <w:rsid w:val="00255C21"/>
    <w:rsid w:val="00261787"/>
    <w:rsid w:val="002715D6"/>
    <w:rsid w:val="0028721B"/>
    <w:rsid w:val="002C2893"/>
    <w:rsid w:val="002C332B"/>
    <w:rsid w:val="00331B12"/>
    <w:rsid w:val="00347475"/>
    <w:rsid w:val="00365959"/>
    <w:rsid w:val="003747C1"/>
    <w:rsid w:val="003943FF"/>
    <w:rsid w:val="00395EFA"/>
    <w:rsid w:val="003B5B3D"/>
    <w:rsid w:val="003E3299"/>
    <w:rsid w:val="00403C13"/>
    <w:rsid w:val="0042281A"/>
    <w:rsid w:val="00445CAC"/>
    <w:rsid w:val="00482264"/>
    <w:rsid w:val="00487D43"/>
    <w:rsid w:val="004A492F"/>
    <w:rsid w:val="0050736E"/>
    <w:rsid w:val="005441DD"/>
    <w:rsid w:val="0054511E"/>
    <w:rsid w:val="005538BF"/>
    <w:rsid w:val="00574E7B"/>
    <w:rsid w:val="00580B78"/>
    <w:rsid w:val="00580F71"/>
    <w:rsid w:val="005C1E53"/>
    <w:rsid w:val="00605A8A"/>
    <w:rsid w:val="00615814"/>
    <w:rsid w:val="00624FCA"/>
    <w:rsid w:val="00633868"/>
    <w:rsid w:val="006847F9"/>
    <w:rsid w:val="006B7AE8"/>
    <w:rsid w:val="006C0115"/>
    <w:rsid w:val="006C07D3"/>
    <w:rsid w:val="006E36AA"/>
    <w:rsid w:val="00717D6B"/>
    <w:rsid w:val="00743640"/>
    <w:rsid w:val="00744A50"/>
    <w:rsid w:val="00750623"/>
    <w:rsid w:val="00786B44"/>
    <w:rsid w:val="007C66DE"/>
    <w:rsid w:val="007F5C7A"/>
    <w:rsid w:val="00823A72"/>
    <w:rsid w:val="00837B03"/>
    <w:rsid w:val="00862896"/>
    <w:rsid w:val="00881EF6"/>
    <w:rsid w:val="008826C9"/>
    <w:rsid w:val="008A0098"/>
    <w:rsid w:val="008C6650"/>
    <w:rsid w:val="008D0AEE"/>
    <w:rsid w:val="0090196A"/>
    <w:rsid w:val="00921A96"/>
    <w:rsid w:val="009513E0"/>
    <w:rsid w:val="00996DA0"/>
    <w:rsid w:val="009A0B8C"/>
    <w:rsid w:val="009A63F7"/>
    <w:rsid w:val="009D7208"/>
    <w:rsid w:val="009F2D41"/>
    <w:rsid w:val="00A00732"/>
    <w:rsid w:val="00A014FF"/>
    <w:rsid w:val="00A30C1B"/>
    <w:rsid w:val="00A33E3E"/>
    <w:rsid w:val="00A81890"/>
    <w:rsid w:val="00A87842"/>
    <w:rsid w:val="00A917AB"/>
    <w:rsid w:val="00AB0061"/>
    <w:rsid w:val="00AB3BC5"/>
    <w:rsid w:val="00AC3BFC"/>
    <w:rsid w:val="00AC5736"/>
    <w:rsid w:val="00AF638E"/>
    <w:rsid w:val="00B40CDD"/>
    <w:rsid w:val="00B867E7"/>
    <w:rsid w:val="00B92AFE"/>
    <w:rsid w:val="00BB3123"/>
    <w:rsid w:val="00BB3BBE"/>
    <w:rsid w:val="00BB6765"/>
    <w:rsid w:val="00BB71B8"/>
    <w:rsid w:val="00BC4F8C"/>
    <w:rsid w:val="00BF1144"/>
    <w:rsid w:val="00C017DF"/>
    <w:rsid w:val="00C0315E"/>
    <w:rsid w:val="00C06A43"/>
    <w:rsid w:val="00C5793A"/>
    <w:rsid w:val="00CF5B5D"/>
    <w:rsid w:val="00CF7D30"/>
    <w:rsid w:val="00D22275"/>
    <w:rsid w:val="00D277FB"/>
    <w:rsid w:val="00D40B8B"/>
    <w:rsid w:val="00D436E8"/>
    <w:rsid w:val="00D560A1"/>
    <w:rsid w:val="00D7052B"/>
    <w:rsid w:val="00DA5D3F"/>
    <w:rsid w:val="00DB7EF0"/>
    <w:rsid w:val="00E07C84"/>
    <w:rsid w:val="00E472AB"/>
    <w:rsid w:val="00E564A1"/>
    <w:rsid w:val="00E80E79"/>
    <w:rsid w:val="00EA7502"/>
    <w:rsid w:val="00F17264"/>
    <w:rsid w:val="00F26A9E"/>
    <w:rsid w:val="00F337B6"/>
    <w:rsid w:val="00F804C1"/>
    <w:rsid w:val="00FD212D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761ECFA8"/>
  <w15:chartTrackingRefBased/>
  <w15:docId w15:val="{4FF4FD69-ADD0-48F1-979C-C058B236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C3D5E19-F309-46A4-A536-FEBA44AB06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9E29F8-FD2E-4CD9-8864-68F947C5F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729D1-1385-4DBE-94C7-F5B60180A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7FD6FC4-6B83-4E88-9336-18CA6015B6B4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14</TotalTime>
  <Pages>1</Pages>
  <Words>191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protocol-kur-techniek-solo-m-z-zz-junioren</dc:title>
  <dc:subject/>
  <dc:creator>fortgensi</dc:creator>
  <cp:keywords/>
  <cp:lastModifiedBy>Cindy Heijligers | KNHS</cp:lastModifiedBy>
  <cp:revision>8</cp:revision>
  <cp:lastPrinted>2012-11-20T13:45:00Z</cp:lastPrinted>
  <dcterms:created xsi:type="dcterms:W3CDTF">2024-02-26T13:07:00Z</dcterms:created>
  <dcterms:modified xsi:type="dcterms:W3CDTF">2025-03-04T16:24:00Z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